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EF66" w14:textId="77777777" w:rsidR="00666EEC" w:rsidRPr="003A115B" w:rsidRDefault="00666EEC" w:rsidP="00666EEC">
      <w:pPr>
        <w:pStyle w:val="NoSpacing"/>
      </w:pPr>
      <w:r>
        <w:rPr>
          <w:u w:val="single"/>
        </w:rPr>
        <w:t>Thomas MILES</w:t>
      </w:r>
      <w:r>
        <w:t xml:space="preserve">     </w:t>
      </w:r>
      <w:proofErr w:type="gramStart"/>
      <w:r>
        <w:t xml:space="preserve">   (</w:t>
      </w:r>
      <w:proofErr w:type="gramEnd"/>
      <w:r>
        <w:t>fl.1424)</w:t>
      </w:r>
    </w:p>
    <w:p w14:paraId="196CD9CC" w14:textId="77777777" w:rsidR="00666EEC" w:rsidRDefault="00666EEC" w:rsidP="00666EEC">
      <w:pPr>
        <w:pStyle w:val="NoSpacing"/>
      </w:pPr>
      <w:r>
        <w:t xml:space="preserve">Vicar of </w:t>
      </w:r>
      <w:proofErr w:type="spellStart"/>
      <w:r>
        <w:t>St..Peter</w:t>
      </w:r>
      <w:proofErr w:type="spellEnd"/>
      <w:r>
        <w:t xml:space="preserve"> and </w:t>
      </w:r>
      <w:proofErr w:type="spellStart"/>
      <w:proofErr w:type="gramStart"/>
      <w:r>
        <w:t>St.Paul</w:t>
      </w:r>
      <w:proofErr w:type="spellEnd"/>
      <w:proofErr w:type="gramEnd"/>
      <w:r>
        <w:t>, Tasley, Shopshire.</w:t>
      </w:r>
    </w:p>
    <w:p w14:paraId="7FEC345B" w14:textId="77777777" w:rsidR="00666EEC" w:rsidRDefault="00666EEC" w:rsidP="00666EEC">
      <w:pPr>
        <w:pStyle w:val="NoSpacing"/>
      </w:pPr>
    </w:p>
    <w:p w14:paraId="23A191AE" w14:textId="77777777" w:rsidR="00666EEC" w:rsidRDefault="00666EEC" w:rsidP="00666EEC">
      <w:pPr>
        <w:pStyle w:val="NoSpacing"/>
      </w:pPr>
    </w:p>
    <w:p w14:paraId="085E7530" w14:textId="77777777" w:rsidR="00666EEC" w:rsidRDefault="00666EEC" w:rsidP="00666EEC">
      <w:pPr>
        <w:pStyle w:val="NoSpacing"/>
      </w:pPr>
      <w:r>
        <w:t>18 Feb.1424</w:t>
      </w:r>
      <w:r>
        <w:tab/>
        <w:t>He became Vicar.</w:t>
      </w:r>
    </w:p>
    <w:p w14:paraId="2AC27606" w14:textId="77777777" w:rsidR="00666EEC" w:rsidRDefault="00666EEC" w:rsidP="00666EEC">
      <w:pPr>
        <w:pStyle w:val="NoSpacing"/>
      </w:pPr>
      <w:r>
        <w:tab/>
      </w:r>
      <w:r>
        <w:tab/>
        <w:t>(</w:t>
      </w:r>
      <w:hyperlink r:id="rId6" w:history="1">
        <w:r w:rsidRPr="000F3B86">
          <w:rPr>
            <w:rStyle w:val="Hyperlink"/>
          </w:rPr>
          <w:t>www.melockie.org.uk/diocese/Tasley.html</w:t>
        </w:r>
      </w:hyperlink>
      <w:r>
        <w:t>)</w:t>
      </w:r>
    </w:p>
    <w:p w14:paraId="013697E1" w14:textId="77777777" w:rsidR="00666EEC" w:rsidRDefault="00666EEC" w:rsidP="00666EEC">
      <w:pPr>
        <w:pStyle w:val="NoSpacing"/>
      </w:pPr>
    </w:p>
    <w:p w14:paraId="266D4218" w14:textId="77777777" w:rsidR="00666EEC" w:rsidRDefault="00666EEC" w:rsidP="00666EEC">
      <w:pPr>
        <w:pStyle w:val="NoSpacing"/>
      </w:pPr>
    </w:p>
    <w:p w14:paraId="488D64C4" w14:textId="77777777" w:rsidR="00666EEC" w:rsidRDefault="00666EEC" w:rsidP="00666EEC">
      <w:pPr>
        <w:pStyle w:val="NoSpacing"/>
      </w:pPr>
      <w:r>
        <w:t>31 March 2023</w:t>
      </w:r>
    </w:p>
    <w:p w14:paraId="09067C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F3873" w14:textId="77777777" w:rsidR="00666EEC" w:rsidRDefault="00666EEC" w:rsidP="009139A6">
      <w:r>
        <w:separator/>
      </w:r>
    </w:p>
  </w:endnote>
  <w:endnote w:type="continuationSeparator" w:id="0">
    <w:p w14:paraId="448FE975" w14:textId="77777777" w:rsidR="00666EEC" w:rsidRDefault="00666E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141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EC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35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36C01" w14:textId="77777777" w:rsidR="00666EEC" w:rsidRDefault="00666EEC" w:rsidP="009139A6">
      <w:r>
        <w:separator/>
      </w:r>
    </w:p>
  </w:footnote>
  <w:footnote w:type="continuationSeparator" w:id="0">
    <w:p w14:paraId="23DCB443" w14:textId="77777777" w:rsidR="00666EEC" w:rsidRDefault="00666E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36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0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5AA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C"/>
    <w:rsid w:val="000666E0"/>
    <w:rsid w:val="002510B7"/>
    <w:rsid w:val="005C130B"/>
    <w:rsid w:val="00666EE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924FA"/>
  <w15:chartTrackingRefBased/>
  <w15:docId w15:val="{07635986-1610-4622-B9C7-D250E4AE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666EE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e.org.uk/diocese/Tasle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2023-10-07T07:05:00Z</dcterms:created>
  <dcterms:modified xsi:type="dcterms:W3CDTF">2023-10-07T07:05:00Z</dcterms:modified>
</cp:coreProperties>
</file>